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1C1879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811E99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-00</w:t>
                          </w:r>
                          <w:r w:rsidR="001C1879">
                            <w:rPr>
                              <w:rStyle w:val="Style2"/>
                            </w:rPr>
                            <w:t>1</w:t>
                          </w:r>
                          <w:r w:rsidR="00811E99">
                            <w:rPr>
                              <w:rStyle w:val="Style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11E9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811E9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11E99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811E99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11E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11E9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11E9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811E9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C187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4F10BA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1E99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0A295-A915-4325-AC88-E218FC2B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26</cp:revision>
  <cp:lastPrinted>2017-09-11T13:32:00Z</cp:lastPrinted>
  <dcterms:created xsi:type="dcterms:W3CDTF">2016-03-21T20:27:00Z</dcterms:created>
  <dcterms:modified xsi:type="dcterms:W3CDTF">2019-08-20T19:54:00Z</dcterms:modified>
</cp:coreProperties>
</file>